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36B05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SCAYFE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29EDA7DD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</w:p>
    <w:p w14:paraId="1D4D854E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</w:p>
    <w:p w14:paraId="41FFC7C5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C9FA085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2DDBA86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Westmoreland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6F4986F6" w14:textId="77777777" w:rsidR="00456A83" w:rsidRDefault="00456A83" w:rsidP="00456A8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72CB74DD" w14:textId="77777777" w:rsidR="00456A83" w:rsidRDefault="00456A83" w:rsidP="00456A8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24F38E7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</w:p>
    <w:p w14:paraId="344697B6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</w:p>
    <w:p w14:paraId="1336F7E4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</w:p>
    <w:p w14:paraId="3ED096FB" w14:textId="77777777" w:rsidR="00456A83" w:rsidRDefault="00456A83" w:rsidP="0045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</w:p>
    <w:p w14:paraId="7AE565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C250A" w14:textId="77777777" w:rsidR="00456A83" w:rsidRDefault="00456A83" w:rsidP="009139A6">
      <w:r>
        <w:separator/>
      </w:r>
    </w:p>
  </w:endnote>
  <w:endnote w:type="continuationSeparator" w:id="0">
    <w:p w14:paraId="54B91F9A" w14:textId="77777777" w:rsidR="00456A83" w:rsidRDefault="00456A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80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8CA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F99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8BC8" w14:textId="77777777" w:rsidR="00456A83" w:rsidRDefault="00456A83" w:rsidP="009139A6">
      <w:r>
        <w:separator/>
      </w:r>
    </w:p>
  </w:footnote>
  <w:footnote w:type="continuationSeparator" w:id="0">
    <w:p w14:paraId="47683641" w14:textId="77777777" w:rsidR="00456A83" w:rsidRDefault="00456A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83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C4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6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A83"/>
    <w:rsid w:val="000666E0"/>
    <w:rsid w:val="002510B7"/>
    <w:rsid w:val="00456A8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3D737"/>
  <w15:chartTrackingRefBased/>
  <w15:docId w15:val="{1CC4B79D-4345-4CC1-A770-70AF70B1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A8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2022-03-31T19:03:00Z</dcterms:created>
  <dcterms:modified xsi:type="dcterms:W3CDTF">2022-03-31T19:04:00Z</dcterms:modified>
</cp:coreProperties>
</file>